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Sandwell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Sandwell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Sandwell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Sandwell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Sandwell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Sandwell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42.5% </w:t>
      </w:r>
      <w:r w:rsidRPr="004747BF">
        <w:rPr>
          <w:rFonts w:ascii="Libre Franklin Light" w:eastAsia="Times New Roman" w:hAnsi="Libre Franklin Light" w:cs="Calibri Light"/>
        </w:rPr>
        <w:t xml:space="preserve">of those respondents classified as PGSI 8+ in Sandwell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Sandwell is estimated to be </w:t>
      </w:r>
      <w:r w:rsidRPr="00773DF7">
        <w:rPr>
          <w:rFonts w:ascii="Libre Franklin Light" w:eastAsia="Times New Roman" w:hAnsi="Libre Franklin Light" w:cs="Calibri Light"/>
          <w:b/>
          <w:bCs/>
          <w:color w:val="C45911" w:themeColor="accent2" w:themeShade="BF"/>
        </w:rPr>
        <w:t xml:space="preserve">£9,510,607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Sandwell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Sandwell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Sandwell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Sandwell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andw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Sandwell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andw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Sandwell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Sandwell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andw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Sandwell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Sandwell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Sandwell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Sandwell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Sandwell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Sandwell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£9,510,607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Sandwell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£154,912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£3,203,671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£229,500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£64,547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£5,739,641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£9,510,607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Sandwell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Sandwell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Sandwell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Sandwell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Sandwell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Sandwell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Sandwell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Sandwell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Sandwell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Sandwell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Sandwell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Sandwell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120F64-83A3-48FD-B259-1CC16E4EBFE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